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BB" w:rsidRPr="000332AA" w:rsidRDefault="00717EBB" w:rsidP="00610D4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17EBB" w:rsidRPr="000332AA" w:rsidRDefault="00717EBB" w:rsidP="00610D4F">
      <w:pPr>
        <w:framePr w:hSpace="141" w:wrap="around" w:vAnchor="text" w:hAnchor="page" w:x="6016" w:y="1"/>
        <w:spacing w:after="0" w:line="240" w:lineRule="auto"/>
        <w:rPr>
          <w:rFonts w:ascii="Times New Roman" w:hAnsi="Times New Roman"/>
          <w:noProof/>
          <w:sz w:val="20"/>
          <w:szCs w:val="20"/>
          <w:lang w:val="uk-UA" w:eastAsia="ru-RU"/>
        </w:rPr>
      </w:pPr>
      <w:r w:rsidRPr="00A0746E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17EBB" w:rsidRPr="000332AA" w:rsidRDefault="00717EBB" w:rsidP="00610D4F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0332AA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717EBB" w:rsidRPr="000332AA" w:rsidRDefault="00717EBB" w:rsidP="00610D4F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0332AA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0332AA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0332AA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0332AA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717EBB" w:rsidRPr="000332AA" w:rsidRDefault="00717EBB" w:rsidP="00610D4F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0332AA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717EBB" w:rsidRDefault="00717EBB" w:rsidP="00610D4F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0332AA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717EBB" w:rsidRPr="000332AA" w:rsidRDefault="00717EBB" w:rsidP="00610D4F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28 жовтня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  2021 року                                            № </w:t>
      </w:r>
      <w:r>
        <w:rPr>
          <w:rFonts w:ascii="Times New Roman" w:hAnsi="Times New Roman"/>
          <w:sz w:val="28"/>
          <w:szCs w:val="28"/>
          <w:lang w:val="uk-UA" w:eastAsia="ru-RU"/>
        </w:rPr>
        <w:t>287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717EBB" w:rsidRDefault="00717EBB" w:rsidP="00610D4F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0332AA">
        <w:rPr>
          <w:rFonts w:ascii="Times New Roman" w:hAnsi="Times New Roman"/>
          <w:b/>
          <w:sz w:val="28"/>
          <w:szCs w:val="20"/>
          <w:lang w:val="uk-UA" w:eastAsia="ru-RU"/>
        </w:rPr>
        <w:t>Про надання частини щорічної основної</w:t>
      </w:r>
    </w:p>
    <w:p w:rsidR="00717EBB" w:rsidRPr="000332AA" w:rsidRDefault="00717EBB" w:rsidP="00610D4F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0332AA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>РЕШЕТНЮК Оксані</w:t>
      </w:r>
    </w:p>
    <w:p w:rsidR="00717EBB" w:rsidRPr="000332AA" w:rsidRDefault="00717EBB" w:rsidP="00610D4F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717EBB" w:rsidRDefault="00717EBB" w:rsidP="00610D4F">
      <w:pPr>
        <w:spacing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</w:t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>місцевого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 xml:space="preserve">самоврядування», статті 6, 12 Закону України  «Про вiдпустки», розглянувши  заяву  </w:t>
      </w:r>
      <w:r>
        <w:rPr>
          <w:rFonts w:ascii="Times New Roman" w:hAnsi="Times New Roman"/>
          <w:sz w:val="28"/>
          <w:szCs w:val="28"/>
          <w:lang w:val="uk-UA" w:eastAsia="ru-RU"/>
        </w:rPr>
        <w:t>Решетнюк О.</w:t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717EBB" w:rsidRPr="00806DD3" w:rsidRDefault="00717EBB" w:rsidP="00816E59">
      <w:pPr>
        <w:pStyle w:val="BodyTextIndent2"/>
        <w:spacing w:line="240" w:lineRule="auto"/>
        <w:ind w:firstLine="708"/>
        <w:jc w:val="both"/>
      </w:pPr>
      <w:r w:rsidRPr="00806DD3">
        <w:t>1. НАДАТИ</w:t>
      </w:r>
      <w:r w:rsidRPr="00A60F50">
        <w:t xml:space="preserve"> </w:t>
      </w:r>
      <w:r>
        <w:t>РЕШЕТНЮК  Оксані Василівні</w:t>
      </w:r>
      <w:r w:rsidRPr="00806DD3">
        <w:t xml:space="preserve">,  </w:t>
      </w:r>
      <w:r>
        <w:t xml:space="preserve">начальнику відділу «Центр надання адміністративних послуг» міської ради,  частину щорічної основної відпустки тривалістю </w:t>
      </w:r>
      <w:r w:rsidRPr="00A60F50">
        <w:rPr>
          <w:highlight w:val="black"/>
        </w:rPr>
        <w:t>16 календарних днівз 08 листопада  2021 року по 23 листопада  2021 року включно,  за період роботи з 23 лютого 2021 року по 22 лютого 2022 року.</w:t>
      </w:r>
      <w:r>
        <w:t xml:space="preserve"> </w:t>
      </w:r>
    </w:p>
    <w:p w:rsidR="00717EBB" w:rsidRPr="00806DD3" w:rsidRDefault="00717EBB" w:rsidP="00610D4F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>2. Відділу бухгалтерського обліку, звітності та фінансово господарського забезпечення Арцизької міської ради зробити відповідні розрахунки.</w:t>
      </w:r>
    </w:p>
    <w:p w:rsidR="00717EBB" w:rsidRDefault="00717EBB" w:rsidP="00816E59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9378D">
        <w:rPr>
          <w:sz w:val="28"/>
          <w:szCs w:val="28"/>
        </w:rPr>
        <w:t xml:space="preserve">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</w:t>
      </w:r>
    </w:p>
    <w:p w:rsidR="00717EBB" w:rsidRPr="00806DD3" w:rsidRDefault="00717EBB" w:rsidP="00610D4F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Підстава: - заява </w:t>
      </w:r>
      <w:r>
        <w:rPr>
          <w:rFonts w:ascii="Times New Roman" w:hAnsi="Times New Roman"/>
          <w:sz w:val="28"/>
          <w:szCs w:val="28"/>
          <w:lang w:val="uk-UA" w:eastAsia="ru-RU"/>
        </w:rPr>
        <w:t>Решетнюк О.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 від  </w:t>
      </w:r>
      <w:r>
        <w:rPr>
          <w:rFonts w:ascii="Times New Roman" w:hAnsi="Times New Roman"/>
          <w:sz w:val="28"/>
          <w:szCs w:val="28"/>
          <w:lang w:val="uk-UA" w:eastAsia="ru-RU"/>
        </w:rPr>
        <w:t>26 жовтня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 2021 року.</w:t>
      </w:r>
    </w:p>
    <w:p w:rsidR="00717EBB" w:rsidRPr="000332AA" w:rsidRDefault="00717EBB" w:rsidP="00610D4F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717EBB" w:rsidRDefault="00717EBB" w:rsidP="00610D4F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717EBB" w:rsidRPr="000332AA" w:rsidRDefault="00717EBB" w:rsidP="00610D4F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Сергій ПАРПУЛАНСЬКИЙ </w:t>
      </w:r>
    </w:p>
    <w:p w:rsidR="00717EBB" w:rsidRPr="000332AA" w:rsidRDefault="00717EBB" w:rsidP="00610D4F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717EBB" w:rsidRPr="000332AA" w:rsidRDefault="00717EBB" w:rsidP="00610D4F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717EBB" w:rsidRPr="000332AA" w:rsidRDefault="00717EBB" w:rsidP="00610D4F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0332AA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ознайомлена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Оксана  РЕШЕТНЮК</w:t>
      </w:r>
    </w:p>
    <w:p w:rsidR="00717EBB" w:rsidRPr="000332AA" w:rsidRDefault="00717EBB" w:rsidP="00610D4F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17EBB" w:rsidRPr="000332AA" w:rsidRDefault="00717EBB" w:rsidP="00610D4F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17EBB" w:rsidRDefault="00717EBB" w:rsidP="00610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EBB" w:rsidRDefault="00717EBB" w:rsidP="00610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EBB" w:rsidRDefault="00717EBB" w:rsidP="00610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EBB" w:rsidRDefault="00717EBB" w:rsidP="00610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17EBB" w:rsidRPr="00610D4F" w:rsidRDefault="00717EBB" w:rsidP="00610D4F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Аркуш п</w:t>
      </w:r>
      <w:r w:rsidRPr="00610D4F">
        <w:rPr>
          <w:rFonts w:ascii="Times New Roman" w:hAnsi="Times New Roman"/>
          <w:sz w:val="28"/>
          <w:szCs w:val="28"/>
          <w:lang w:val="uk-UA"/>
        </w:rPr>
        <w:t>огодження розпорядження міського голови</w:t>
      </w:r>
    </w:p>
    <w:p w:rsidR="00717EBB" w:rsidRPr="00610D4F" w:rsidRDefault="00717EBB" w:rsidP="00610D4F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610D4F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28 жовтня  2020 року  № 287</w:t>
      </w:r>
      <w:r w:rsidRPr="00610D4F">
        <w:rPr>
          <w:rFonts w:ascii="Times New Roman" w:hAnsi="Times New Roman"/>
          <w:sz w:val="28"/>
          <w:szCs w:val="28"/>
          <w:lang w:val="uk-UA"/>
        </w:rPr>
        <w:t>-к</w:t>
      </w:r>
    </w:p>
    <w:p w:rsidR="00717EBB" w:rsidRPr="00610D4F" w:rsidRDefault="00717EBB" w:rsidP="00610D4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17EBB" w:rsidRPr="00816E59" w:rsidRDefault="00717EBB" w:rsidP="00816E59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«</w:t>
      </w:r>
      <w:r w:rsidRPr="00816E59">
        <w:rPr>
          <w:rFonts w:ascii="Times New Roman" w:hAnsi="Times New Roman"/>
          <w:sz w:val="28"/>
          <w:szCs w:val="20"/>
          <w:lang w:val="uk-UA" w:eastAsia="ru-RU"/>
        </w:rPr>
        <w:t>Про надання частини щорічної основноївідпустки РЕШЕТНЮК Оксані</w:t>
      </w:r>
      <w:r>
        <w:rPr>
          <w:rFonts w:ascii="Times New Roman" w:hAnsi="Times New Roman"/>
          <w:sz w:val="28"/>
          <w:szCs w:val="20"/>
          <w:lang w:val="uk-UA" w:eastAsia="ru-RU"/>
        </w:rPr>
        <w:t>»</w:t>
      </w:r>
      <w:bookmarkStart w:id="0" w:name="_GoBack"/>
      <w:bookmarkEnd w:id="0"/>
    </w:p>
    <w:p w:rsidR="00717EBB" w:rsidRPr="00610D4F" w:rsidRDefault="00717EBB" w:rsidP="00610D4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17EBB" w:rsidRPr="00610D4F" w:rsidRDefault="00717EBB" w:rsidP="00610D4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17EBB" w:rsidRDefault="00717EBB" w:rsidP="00610D4F">
      <w:pPr>
        <w:rPr>
          <w:rFonts w:ascii="Times New Roman" w:hAnsi="Times New Roman"/>
          <w:sz w:val="28"/>
          <w:szCs w:val="28"/>
          <w:lang w:val="uk-UA"/>
        </w:rPr>
      </w:pP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</w:rPr>
      </w:pPr>
      <w:r w:rsidRPr="00610D4F">
        <w:rPr>
          <w:rFonts w:ascii="Times New Roman" w:hAnsi="Times New Roman"/>
          <w:sz w:val="28"/>
          <w:szCs w:val="28"/>
        </w:rPr>
        <w:t>Заступник  Арцизького міського голови</w:t>
      </w: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</w:rPr>
      </w:pPr>
      <w:r w:rsidRPr="00610D4F">
        <w:rPr>
          <w:rFonts w:ascii="Times New Roman" w:hAnsi="Times New Roman"/>
          <w:sz w:val="28"/>
          <w:szCs w:val="28"/>
          <w:lang w:val="uk-UA"/>
        </w:rPr>
        <w:t xml:space="preserve">«_____» </w:t>
      </w:r>
      <w:r w:rsidRPr="00610D4F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  <w:lang w:val="uk-UA"/>
        </w:rPr>
        <w:t>_________</w:t>
      </w:r>
      <w:r w:rsidRPr="00610D4F">
        <w:rPr>
          <w:rFonts w:ascii="Times New Roman" w:hAnsi="Times New Roman"/>
          <w:sz w:val="28"/>
          <w:szCs w:val="28"/>
          <w:lang w:val="uk-UA"/>
        </w:rPr>
        <w:t xml:space="preserve"> _____________</w:t>
      </w:r>
      <w:r w:rsidRPr="00610D4F">
        <w:rPr>
          <w:rFonts w:ascii="Times New Roman" w:hAnsi="Times New Roman"/>
          <w:sz w:val="28"/>
          <w:szCs w:val="28"/>
        </w:rPr>
        <w:t xml:space="preserve">   О</w:t>
      </w:r>
      <w:r w:rsidRPr="00610D4F">
        <w:rPr>
          <w:rFonts w:ascii="Times New Roman" w:hAnsi="Times New Roman"/>
          <w:sz w:val="28"/>
          <w:szCs w:val="28"/>
          <w:lang w:val="uk-UA"/>
        </w:rPr>
        <w:t xml:space="preserve">ксана </w:t>
      </w:r>
      <w:r w:rsidRPr="00610D4F">
        <w:rPr>
          <w:rFonts w:ascii="Times New Roman" w:hAnsi="Times New Roman"/>
          <w:sz w:val="28"/>
          <w:szCs w:val="28"/>
        </w:rPr>
        <w:t>СТОЯНОВА</w:t>
      </w: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</w:rPr>
      </w:pPr>
      <w:r w:rsidRPr="00610D4F">
        <w:rPr>
          <w:rFonts w:ascii="Times New Roman" w:hAnsi="Times New Roman"/>
          <w:sz w:val="28"/>
          <w:szCs w:val="28"/>
        </w:rPr>
        <w:t>Начальник юридичного відділу міської ради</w:t>
      </w: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</w:rPr>
      </w:pPr>
      <w:r w:rsidRPr="00610D4F">
        <w:rPr>
          <w:rFonts w:ascii="Times New Roman" w:hAnsi="Times New Roman"/>
          <w:sz w:val="28"/>
          <w:szCs w:val="28"/>
          <w:lang w:val="uk-UA"/>
        </w:rPr>
        <w:t xml:space="preserve">«_____» </w:t>
      </w:r>
      <w:r w:rsidRPr="00610D4F">
        <w:rPr>
          <w:rFonts w:ascii="Times New Roman" w:hAnsi="Times New Roman"/>
          <w:sz w:val="28"/>
          <w:szCs w:val="28"/>
        </w:rPr>
        <w:t>__________</w:t>
      </w:r>
      <w:r w:rsidRPr="00610D4F">
        <w:rPr>
          <w:rFonts w:ascii="Times New Roman" w:hAnsi="Times New Roman"/>
          <w:sz w:val="28"/>
          <w:szCs w:val="28"/>
          <w:lang w:val="uk-UA"/>
        </w:rPr>
        <w:t>__________ _____________</w:t>
      </w:r>
      <w:r w:rsidRPr="00610D4F">
        <w:rPr>
          <w:rFonts w:ascii="Times New Roman" w:hAnsi="Times New Roman"/>
          <w:sz w:val="28"/>
          <w:szCs w:val="28"/>
        </w:rPr>
        <w:t xml:space="preserve">   А</w:t>
      </w:r>
      <w:r w:rsidRPr="00610D4F">
        <w:rPr>
          <w:rFonts w:ascii="Times New Roman" w:hAnsi="Times New Roman"/>
          <w:sz w:val="28"/>
          <w:szCs w:val="28"/>
          <w:lang w:val="uk-UA"/>
        </w:rPr>
        <w:t xml:space="preserve">настасія  </w:t>
      </w:r>
      <w:r w:rsidRPr="00610D4F">
        <w:rPr>
          <w:rFonts w:ascii="Times New Roman" w:hAnsi="Times New Roman"/>
          <w:sz w:val="28"/>
          <w:szCs w:val="28"/>
        </w:rPr>
        <w:t>СТАНКОВА</w:t>
      </w: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610D4F">
        <w:rPr>
          <w:rFonts w:ascii="Times New Roman" w:hAnsi="Times New Roman"/>
          <w:sz w:val="28"/>
          <w:szCs w:val="28"/>
        </w:rPr>
        <w:t>Начальник відділу бухгалтерського обліку, звітності та фінансово-господарського забезпечення</w:t>
      </w:r>
      <w:r w:rsidRPr="00610D4F">
        <w:rPr>
          <w:rFonts w:ascii="Times New Roman" w:hAnsi="Times New Roman"/>
          <w:sz w:val="28"/>
          <w:szCs w:val="28"/>
          <w:lang w:val="uk-UA"/>
        </w:rPr>
        <w:t>, головний бухгалтер</w:t>
      </w: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</w:rPr>
      </w:pPr>
      <w:r w:rsidRPr="00610D4F">
        <w:rPr>
          <w:rFonts w:ascii="Times New Roman" w:hAnsi="Times New Roman"/>
          <w:sz w:val="28"/>
          <w:szCs w:val="28"/>
          <w:lang w:val="uk-UA"/>
        </w:rPr>
        <w:t xml:space="preserve">«_____» </w:t>
      </w:r>
      <w:r w:rsidRPr="00610D4F">
        <w:rPr>
          <w:rFonts w:ascii="Times New Roman" w:hAnsi="Times New Roman"/>
          <w:sz w:val="28"/>
          <w:szCs w:val="28"/>
        </w:rPr>
        <w:t>__________</w:t>
      </w:r>
      <w:r w:rsidRPr="00610D4F">
        <w:rPr>
          <w:rFonts w:ascii="Times New Roman" w:hAnsi="Times New Roman"/>
          <w:sz w:val="28"/>
          <w:szCs w:val="28"/>
          <w:lang w:val="uk-UA"/>
        </w:rPr>
        <w:t>__________ _____________</w:t>
      </w:r>
      <w:r w:rsidRPr="00610D4F">
        <w:rPr>
          <w:rFonts w:ascii="Times New Roman" w:hAnsi="Times New Roman"/>
          <w:sz w:val="28"/>
          <w:szCs w:val="28"/>
        </w:rPr>
        <w:t xml:space="preserve">     Л</w:t>
      </w:r>
      <w:r w:rsidRPr="00610D4F">
        <w:rPr>
          <w:rFonts w:ascii="Times New Roman" w:hAnsi="Times New Roman"/>
          <w:sz w:val="28"/>
          <w:szCs w:val="28"/>
          <w:lang w:val="uk-UA"/>
        </w:rPr>
        <w:t xml:space="preserve">ариса </w:t>
      </w:r>
      <w:r w:rsidRPr="00610D4F">
        <w:rPr>
          <w:rFonts w:ascii="Times New Roman" w:hAnsi="Times New Roman"/>
          <w:sz w:val="28"/>
          <w:szCs w:val="28"/>
        </w:rPr>
        <w:t>ЛАБУНЕЦЬ</w:t>
      </w:r>
    </w:p>
    <w:p w:rsidR="00717EBB" w:rsidRPr="00610D4F" w:rsidRDefault="00717EBB" w:rsidP="009901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17EBB" w:rsidRPr="00610D4F" w:rsidRDefault="00717EBB" w:rsidP="00610D4F">
      <w:pPr>
        <w:rPr>
          <w:rFonts w:ascii="Times New Roman" w:hAnsi="Times New Roman"/>
          <w:sz w:val="28"/>
          <w:szCs w:val="28"/>
        </w:rPr>
      </w:pPr>
    </w:p>
    <w:p w:rsidR="00717EBB" w:rsidRPr="00610D4F" w:rsidRDefault="00717EBB" w:rsidP="00610D4F">
      <w:pPr>
        <w:rPr>
          <w:rFonts w:ascii="Times New Roman" w:hAnsi="Times New Roman"/>
          <w:sz w:val="28"/>
          <w:szCs w:val="28"/>
          <w:lang w:val="uk-UA"/>
        </w:rPr>
      </w:pPr>
    </w:p>
    <w:p w:rsidR="00717EBB" w:rsidRPr="00610D4F" w:rsidRDefault="00717EBB" w:rsidP="00610D4F">
      <w:pPr>
        <w:rPr>
          <w:rFonts w:ascii="Times New Roman" w:hAnsi="Times New Roman"/>
          <w:sz w:val="28"/>
          <w:szCs w:val="28"/>
        </w:rPr>
      </w:pPr>
    </w:p>
    <w:p w:rsidR="00717EBB" w:rsidRPr="00610D4F" w:rsidRDefault="00717EBB" w:rsidP="00816E59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610D4F">
        <w:rPr>
          <w:rFonts w:ascii="Times New Roman" w:hAnsi="Times New Roman"/>
          <w:sz w:val="28"/>
          <w:szCs w:val="28"/>
        </w:rPr>
        <w:t xml:space="preserve">Виконавець: </w:t>
      </w:r>
    </w:p>
    <w:p w:rsidR="00717EBB" w:rsidRPr="00610D4F" w:rsidRDefault="00717EBB" w:rsidP="00816E5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10D4F">
        <w:rPr>
          <w:rFonts w:ascii="Times New Roman" w:hAnsi="Times New Roman"/>
          <w:sz w:val="28"/>
          <w:szCs w:val="28"/>
          <w:lang w:val="uk-UA"/>
        </w:rPr>
        <w:t>Г</w:t>
      </w:r>
      <w:r w:rsidRPr="00610D4F">
        <w:rPr>
          <w:rFonts w:ascii="Times New Roman" w:hAnsi="Times New Roman"/>
          <w:sz w:val="28"/>
          <w:szCs w:val="28"/>
        </w:rPr>
        <w:t xml:space="preserve">оловний спеціаліст по роботі з персоналом </w:t>
      </w:r>
    </w:p>
    <w:p w:rsidR="00717EBB" w:rsidRPr="00610D4F" w:rsidRDefault="00717EBB" w:rsidP="00816E5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10D4F">
        <w:rPr>
          <w:rFonts w:ascii="Times New Roman" w:hAnsi="Times New Roman"/>
          <w:sz w:val="28"/>
          <w:szCs w:val="28"/>
          <w:lang w:val="uk-UA"/>
        </w:rPr>
        <w:t xml:space="preserve">відділу організаційної та кадрової роботи міської ради </w:t>
      </w:r>
    </w:p>
    <w:p w:rsidR="00717EBB" w:rsidRPr="00610D4F" w:rsidRDefault="00717EBB" w:rsidP="00610D4F">
      <w:pPr>
        <w:rPr>
          <w:lang w:val="uk-UA"/>
        </w:rPr>
      </w:pPr>
      <w:r w:rsidRPr="00610D4F">
        <w:rPr>
          <w:rFonts w:ascii="Times New Roman" w:hAnsi="Times New Roman"/>
          <w:sz w:val="28"/>
          <w:szCs w:val="28"/>
          <w:lang w:val="uk-UA"/>
        </w:rPr>
        <w:t xml:space="preserve">«_____» </w:t>
      </w:r>
      <w:r w:rsidRPr="00610D4F">
        <w:rPr>
          <w:rFonts w:ascii="Times New Roman" w:hAnsi="Times New Roman"/>
          <w:sz w:val="28"/>
          <w:szCs w:val="28"/>
        </w:rPr>
        <w:t>__________</w:t>
      </w:r>
      <w:r w:rsidRPr="00610D4F">
        <w:rPr>
          <w:rFonts w:ascii="Times New Roman" w:hAnsi="Times New Roman"/>
          <w:sz w:val="28"/>
          <w:szCs w:val="28"/>
          <w:lang w:val="uk-UA"/>
        </w:rPr>
        <w:t>__________ _____________Наталія КОЛЕСНІКОВА</w:t>
      </w:r>
    </w:p>
    <w:sectPr w:rsidR="00717EBB" w:rsidRPr="00610D4F" w:rsidSect="00391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D4F"/>
    <w:rsid w:val="000332AA"/>
    <w:rsid w:val="003010A8"/>
    <w:rsid w:val="0039178E"/>
    <w:rsid w:val="0039378D"/>
    <w:rsid w:val="00560D57"/>
    <w:rsid w:val="00595F55"/>
    <w:rsid w:val="005E4AE2"/>
    <w:rsid w:val="00610D4F"/>
    <w:rsid w:val="00717EBB"/>
    <w:rsid w:val="007735AB"/>
    <w:rsid w:val="00806DD3"/>
    <w:rsid w:val="00816E59"/>
    <w:rsid w:val="009519F9"/>
    <w:rsid w:val="0099013C"/>
    <w:rsid w:val="009A48C8"/>
    <w:rsid w:val="00A0746E"/>
    <w:rsid w:val="00A60F50"/>
    <w:rsid w:val="00F0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D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10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0D4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10D4F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816E59"/>
    <w:pPr>
      <w:spacing w:after="0" w:line="360" w:lineRule="auto"/>
      <w:ind w:firstLine="720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16E59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16E59"/>
    <w:pPr>
      <w:spacing w:after="12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16E5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294</Words>
  <Characters>1682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2021-11-02T07:04:00Z</cp:lastPrinted>
  <dcterms:created xsi:type="dcterms:W3CDTF">2021-10-27T05:31:00Z</dcterms:created>
  <dcterms:modified xsi:type="dcterms:W3CDTF">2022-01-12T08:23:00Z</dcterms:modified>
</cp:coreProperties>
</file>